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1C0" w:rsidR="006320BD" w:rsidP="006320BD" w:rsidRDefault="006320BD" w14:paraId="cbef9fa" w14:textId="cbef9fa">
      <w:pPr>
        <w15:collapsed w:val="false"/>
        <w:rPr>
          <w:b/>
          <w:bCs/>
        </w:rPr>
      </w:pPr>
      <w:bookmarkStart w:name="_GoBack" w:id="0"/>
      <w:bookmarkEnd w:id="0"/>
      <w:r w:rsidRPr="006751C0">
        <w:rPr>
          <w:b/>
          <w:bCs/>
        </w:rPr>
        <w:t xml:space="preserve">                     </w:t>
      </w:r>
      <w:r w:rsidRPr="006751C0">
        <w:rPr>
          <w:b/>
          <w:bCs/>
          <w:noProof/>
        </w:rPr>
        <w:drawing>
          <wp:inline distT="0" distB="0" distL="0" distR="0">
            <wp:extent cx="526415" cy="673100"/>
            <wp:effectExtent l="0" t="0" r="6985" b="0"/>
            <wp:docPr id="4" name="Slika 4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1C0">
        <w:rPr>
          <w:b/>
          <w:bCs/>
        </w:rPr>
        <w:t xml:space="preserve">                                                                                  </w:t>
      </w:r>
      <w:r w:rsidRPr="006751C0">
        <w:rPr>
          <w:bCs/>
        </w:rPr>
        <w:t xml:space="preserve">              </w:t>
      </w:r>
    </w:p>
    <w:p w:rsidR="006751C0" w:rsidP="006320BD" w:rsidRDefault="006320BD">
      <w:pPr>
        <w:rPr>
          <w:bCs/>
        </w:rPr>
      </w:pPr>
      <w:r w:rsidRPr="006751C0">
        <w:rPr>
          <w:bCs/>
        </w:rPr>
        <w:t xml:space="preserve">     REPUBLIKA HRVATSKA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TRGOVAČKI SUD U PAZINU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      Dršćevka 1, 52000 Pazin </w:t>
      </w:r>
    </w:p>
    <w:p w:rsidR="006751C0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6320BD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 w:rsidR="0048254E">
        <w:rPr>
          <w:bCs/>
        </w:rPr>
        <w:t xml:space="preserve">Posl. broj: </w:t>
      </w:r>
      <w:r w:rsidRPr="006751C0">
        <w:rPr>
          <w:bCs/>
        </w:rPr>
        <w:t>4 St-</w:t>
      </w:r>
      <w:r w:rsidR="009001C2">
        <w:rPr>
          <w:bCs/>
        </w:rPr>
        <w:t>76</w:t>
      </w:r>
      <w:r w:rsidR="005E156A">
        <w:rPr>
          <w:bCs/>
        </w:rPr>
        <w:t>/19</w:t>
      </w:r>
      <w:r w:rsidRPr="006751C0" w:rsidR="00A30B35">
        <w:rPr>
          <w:bCs/>
        </w:rPr>
        <w:t>-</w:t>
      </w:r>
      <w:r w:rsidR="005E156A">
        <w:rPr>
          <w:bCs/>
        </w:rPr>
        <w:t>12</w:t>
      </w:r>
    </w:p>
    <w:p w:rsidRPr="006751C0" w:rsidR="006320BD" w:rsidP="006320BD" w:rsidRDefault="006320BD">
      <w:pPr>
        <w:jc w:val="right"/>
        <w:rPr>
          <w:bCs/>
        </w:rPr>
      </w:pPr>
    </w:p>
    <w:p w:rsidRPr="006751C0" w:rsidR="006320BD" w:rsidP="006320BD" w:rsidRDefault="006320BD">
      <w:pPr>
        <w:jc w:val="center"/>
      </w:pPr>
      <w:r w:rsidRPr="006751C0">
        <w:t>R E P U B L I K A  H R V A T S K A</w:t>
      </w:r>
    </w:p>
    <w:p w:rsidRPr="006751C0" w:rsidR="006320BD" w:rsidP="006320BD" w:rsidRDefault="006320BD"/>
    <w:p w:rsidRPr="006751C0" w:rsidR="006320BD" w:rsidP="006320BD" w:rsidRDefault="006320BD">
      <w:pPr>
        <w:jc w:val="center"/>
      </w:pPr>
      <w:r w:rsidRPr="006751C0">
        <w:t>R J E Š E NJ E</w:t>
      </w:r>
    </w:p>
    <w:p w:rsidRPr="006751C0" w:rsidR="006320BD" w:rsidP="006320BD" w:rsidRDefault="006320BD"/>
    <w:p w:rsidRPr="006751C0" w:rsidR="00A30B35" w:rsidP="00A30B35" w:rsidRDefault="00A30B35">
      <w:pPr>
        <w:ind w:firstLine="720"/>
        <w:jc w:val="both"/>
      </w:pPr>
      <w:r w:rsidRPr="006751C0">
        <w:t xml:space="preserve">Trgovački sud u Pazinu, po stečajnoj sutkinji Tijani Licul, kao sucu pojedincu, u stečajnom postupku nad dužnikom </w:t>
      </w:r>
      <w:r w:rsidR="009001C2">
        <w:t>NAUTILUS OPTIKA j.d.o.o. Pula, Smareglina 7, OIB: 45508162695</w:t>
      </w:r>
      <w:r w:rsidR="00F83F73">
        <w:t>,</w:t>
      </w:r>
      <w:r w:rsidRPr="006751C0">
        <w:t xml:space="preserve"> 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jc w:val="center"/>
      </w:pPr>
      <w:r w:rsidRPr="006751C0">
        <w:t>r i j e š i o    j e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I. Otvara se stečajni postupak nad dužnikom </w:t>
      </w:r>
      <w:r w:rsidR="009001C2">
        <w:t>NAUTILUS OPTIKA j.d.o.o. Pula, Smareglina 7, OIB: 45508162695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II. Za stečajnog upravitelja imenuje se </w:t>
      </w:r>
      <w:r w:rsidR="009001C2">
        <w:t>Sanjin Dinko Dorčić iz Rijeke, Mosorska 9, OIB: 71306347942</w:t>
      </w:r>
      <w:r w:rsidRPr="006751C0" w:rsidR="0048254E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III. Zaključuje se stečajni postupak nad dužnikom </w:t>
      </w:r>
      <w:r w:rsidR="009001C2">
        <w:t>NAUTILUS OPTIKA j.d.o.o. Pula, Smareglina 7, OIB: 45508162695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  <w:rPr>
          <w:bCs/>
        </w:rPr>
      </w:pPr>
      <w:r w:rsidRPr="006751C0">
        <w:t>IV. Ovo rješenje objaviti će se na mrežnoj stranici e-Oglasna ploča sudova i po pravomoćnosti dostaviti sudskom registru ovog suda radi brisanja dužnika.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  <w:r w:rsidRPr="006751C0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 i 104/17).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jc w:val="center"/>
        <w:rPr>
          <w:bCs/>
        </w:rPr>
      </w:pPr>
      <w:r w:rsidRPr="006751C0">
        <w:rPr>
          <w:bCs/>
        </w:rPr>
        <w:t>Obrazloženje</w:t>
      </w:r>
    </w:p>
    <w:p w:rsidRPr="006751C0" w:rsidR="005D4F3E" w:rsidP="006320BD" w:rsidRDefault="005D4F3E">
      <w:pPr>
        <w:rPr>
          <w:bCs/>
        </w:rPr>
      </w:pPr>
    </w:p>
    <w:p w:rsidR="00A30B35" w:rsidP="006320BD" w:rsidRDefault="00A30B35">
      <w:pPr>
        <w:ind w:firstLine="708"/>
        <w:jc w:val="both"/>
      </w:pPr>
      <w:r w:rsidRPr="006751C0">
        <w:t>Rješenjem posl. broj: St-</w:t>
      </w:r>
      <w:r w:rsidR="009001C2">
        <w:t>76/19 od 04</w:t>
      </w:r>
      <w:r w:rsidR="00F83F73">
        <w:t xml:space="preserve">. travnja </w:t>
      </w:r>
      <w:r w:rsidRPr="006751C0">
        <w:t xml:space="preserve">2019. godine pokrenut je </w:t>
      </w:r>
      <w:r w:rsidRPr="006751C0" w:rsidR="006751C0">
        <w:t>prethodni</w:t>
      </w:r>
      <w:r w:rsidRPr="006751C0">
        <w:t xml:space="preserve"> postupak radi utvrđivanja pretpostavki za otvaranjem stečajnog postupka nad dužnikom. </w:t>
      </w:r>
    </w:p>
    <w:p w:rsidRPr="006751C0" w:rsidR="00F83F73" w:rsidP="006320BD" w:rsidRDefault="00F83F73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9001C2">
        <w:t>05</w:t>
      </w:r>
      <w:r>
        <w:t>. travnja 2019.</w:t>
      </w:r>
      <w:r w:rsidRPr="005347E1">
        <w:t xml:space="preserve"> te se dostava smatra obavljenom istekom osmog dana od dana objave, sukladno čl. 12. st. 1. </w:t>
      </w:r>
      <w:r w:rsidRPr="006751C0" w:rsidR="008F3753">
        <w:t>Stečajnog zakona (Narodne novine broj 71/15 i 104/17</w:t>
      </w:r>
      <w:r w:rsidR="008F3753">
        <w:t>, dalje: SZ</w:t>
      </w:r>
      <w:r w:rsidRPr="006751C0" w:rsidR="008F3753">
        <w:t>).</w:t>
      </w:r>
    </w:p>
    <w:p w:rsidR="00F83F73" w:rsidP="00F83F73" w:rsidRDefault="00F83F73">
      <w:pPr>
        <w:ind w:firstLine="708"/>
        <w:jc w:val="both"/>
      </w:pPr>
    </w:p>
    <w:p w:rsidR="009001C2" w:rsidP="00F83F73" w:rsidRDefault="00F83F73">
      <w:pPr>
        <w:ind w:firstLine="708"/>
        <w:jc w:val="both"/>
      </w:pPr>
      <w:r>
        <w:t xml:space="preserve">Na ročište održano 24. svibnja 2019. </w:t>
      </w:r>
      <w:r w:rsidR="009001C2">
        <w:t xml:space="preserve">nije pristupio nitko. </w:t>
      </w:r>
    </w:p>
    <w:p w:rsidR="009001C2" w:rsidP="00F83F73" w:rsidRDefault="009001C2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>
        <w:t xml:space="preserve">Iz podataka </w:t>
      </w:r>
      <w:r w:rsidRPr="005347E1">
        <w:t xml:space="preserve">kojima sud raspolaže </w:t>
      </w:r>
      <w:r w:rsidR="009001C2">
        <w:t xml:space="preserve">utvrđeno je da </w:t>
      </w:r>
      <w:r w:rsidRPr="005347E1">
        <w:t>dužnik nema</w:t>
      </w:r>
      <w:r>
        <w:t xml:space="preserve"> </w:t>
      </w:r>
      <w:r w:rsidRPr="005347E1">
        <w:t>imovine (</w:t>
      </w:r>
      <w:r>
        <w:t>uvid u Zajednički informacijski sustav zemljišnih knjiga i katastra na listu 5 spisa i uvjerenje Stanice za tehnički pregled vozila na listu 8 spisa.).</w:t>
      </w:r>
    </w:p>
    <w:p w:rsidR="009001C2" w:rsidP="00F83F73" w:rsidRDefault="009001C2">
      <w:pPr>
        <w:ind w:firstLine="708"/>
        <w:jc w:val="both"/>
      </w:pPr>
    </w:p>
    <w:p w:rsidRPr="005347E1" w:rsidR="009001C2" w:rsidP="00F83F73" w:rsidRDefault="009001C2">
      <w:pPr>
        <w:ind w:firstLine="708"/>
        <w:jc w:val="both"/>
      </w:pPr>
      <w:r>
        <w:t>U odnosu na dužnika postoji stečajni razlog nesposobnost za plaćanje uslijed blokade računa (čl. 6. SZ-a).</w:t>
      </w:r>
    </w:p>
    <w:p w:rsidRPr="005347E1" w:rsidR="00F83F73" w:rsidP="00F83F73" w:rsidRDefault="00F83F73">
      <w:pPr>
        <w:ind w:firstLine="708"/>
        <w:jc w:val="both"/>
      </w:pPr>
    </w:p>
    <w:p w:rsidRPr="005347E1" w:rsidR="00F83F73" w:rsidP="00F83F73" w:rsidRDefault="00F83F73">
      <w:pPr>
        <w:jc w:val="both"/>
      </w:pPr>
      <w:r w:rsidRPr="005347E1">
        <w:tab/>
        <w:t>Budući da nije utvrđeno da dužnik ima imovinu, temeljem čl. 132. SZ-a, rješenjem posl. broj: St-</w:t>
      </w:r>
      <w:r w:rsidR="009001C2">
        <w:t>76</w:t>
      </w:r>
      <w:r>
        <w:t>/19 od 24. svibnja 2019. godine</w:t>
      </w:r>
      <w:r w:rsidRPr="005347E1">
        <w:t xml:space="preserve">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Pr="005347E1" w:rsidR="00F83F73" w:rsidP="00F83F73" w:rsidRDefault="00F83F73"/>
    <w:p w:rsidRPr="005347E1" w:rsidR="00F83F73" w:rsidP="00F83F73" w:rsidRDefault="00F83F73">
      <w:pPr>
        <w:jc w:val="both"/>
      </w:pPr>
      <w:r w:rsidRPr="005347E1">
        <w:tab/>
        <w:t xml:space="preserve">Navedeno rješenje objavljeno je na e-oglasnoj ploči suda </w:t>
      </w:r>
      <w:r>
        <w:t>24. svibnja 2019.</w:t>
      </w:r>
      <w:r w:rsidRPr="005347E1">
        <w:t xml:space="preserve">, a skinuto je sa oglasne </w:t>
      </w:r>
      <w:r>
        <w:t>02. lipnja 2019</w:t>
      </w:r>
      <w:r w:rsidRPr="005347E1">
        <w:t xml:space="preserve">. U roku od 15 dana, koji rok je istekao </w:t>
      </w:r>
      <w:r>
        <w:t>17. lipnja 2019</w:t>
      </w:r>
      <w:r w:rsidRPr="00117A89">
        <w:t>.</w:t>
      </w:r>
      <w:r>
        <w:t xml:space="preserve">, </w:t>
      </w:r>
      <w:r w:rsidRPr="005347E1">
        <w:t xml:space="preserve">nitko nije uplatio predujam za namirenje troškova stečajnog postupka, pa je temeljem čl. 132. st. 2. SZ-a sud donio ovo rješenje o otvaranju i </w:t>
      </w:r>
      <w:r w:rsidR="008F3753">
        <w:t>zaključenju</w:t>
      </w:r>
      <w:r w:rsidRPr="005347E1">
        <w:t xml:space="preserve"> stečajnog postupka.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 xml:space="preserve">Stečajni upravitelj izabran je metodom slučajnoga odabira (automatskog, kroz e-spis) </w:t>
      </w:r>
      <w:r>
        <w:t xml:space="preserve">temeljem čl. 84. st. 1. SZ-a. </w:t>
      </w:r>
    </w:p>
    <w:p w:rsidRPr="005347E1" w:rsidR="00F83F73" w:rsidP="00F83F73" w:rsidRDefault="00F83F73">
      <w:pPr>
        <w:ind w:firstLine="720"/>
        <w:jc w:val="both"/>
      </w:pPr>
    </w:p>
    <w:p w:rsidR="00F83F73" w:rsidP="00F83F73" w:rsidRDefault="00F83F73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="00F83F73" w:rsidP="00F83F73" w:rsidRDefault="00F83F73">
      <w:pPr>
        <w:ind w:firstLine="720"/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>Ovo rješenje dostavljeno je sukladno čl. 132. st. 3. i 4., u vezi s čl. 131. SZ-a.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center"/>
      </w:pPr>
      <w:r w:rsidRPr="005347E1">
        <w:t>U Pazinu</w:t>
      </w:r>
      <w:r>
        <w:t xml:space="preserve">, </w:t>
      </w:r>
      <w:r w:rsidR="005E156A">
        <w:t>15</w:t>
      </w:r>
      <w:r>
        <w:t>. listopada 2019</w:t>
      </w:r>
      <w:r w:rsidRPr="005347E1">
        <w:t>.</w:t>
      </w:r>
    </w:p>
    <w:p w:rsidRPr="005347E1" w:rsidR="00F83F73" w:rsidP="00F83F73" w:rsidRDefault="00F83F73">
      <w:pPr>
        <w:ind w:left="6372" w:firstLine="708"/>
        <w:jc w:val="both"/>
      </w:pPr>
      <w:r>
        <w:t>Stečajna sutkinja</w:t>
      </w:r>
    </w:p>
    <w:p w:rsidRPr="005347E1" w:rsidR="00F83F73" w:rsidP="00F83F73" w:rsidRDefault="00F83F73">
      <w:pPr>
        <w:ind w:left="6360" w:firstLine="720"/>
      </w:pPr>
      <w:r w:rsidRPr="005347E1">
        <w:t>Tijana Licul</w:t>
      </w:r>
    </w:p>
    <w:p w:rsidR="00F83F73" w:rsidP="00F83F73" w:rsidRDefault="00F83F73">
      <w:pPr>
        <w:jc w:val="both"/>
      </w:pPr>
      <w:r>
        <w:t xml:space="preserve">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UPUTA O PRAVNOM LIJEKU:</w:t>
      </w:r>
    </w:p>
    <w:p w:rsidR="00F83F73" w:rsidP="00F83F73" w:rsidRDefault="00F83F73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DNA:</w:t>
      </w:r>
    </w:p>
    <w:p w:rsidRPr="005347E1" w:rsidR="00F83F73" w:rsidP="00F83F73" w:rsidRDefault="00F83F73">
      <w:pPr>
        <w:ind w:firstLine="720"/>
        <w:jc w:val="both"/>
      </w:pPr>
      <w:r w:rsidRPr="005347E1">
        <w:t>- e-oglasna ploča suda – osam dana</w:t>
      </w:r>
    </w:p>
    <w:p w:rsidRPr="005347E1" w:rsidR="00F83F73" w:rsidP="00F83F73" w:rsidRDefault="00F83F73">
      <w:pPr>
        <w:ind w:firstLine="720"/>
        <w:jc w:val="both"/>
      </w:pPr>
      <w:r w:rsidRPr="005347E1">
        <w:t>- predlagatelju</w:t>
      </w:r>
    </w:p>
    <w:p w:rsidRPr="005347E1" w:rsidR="00F83F73" w:rsidP="00F83F73" w:rsidRDefault="00F83F73">
      <w:pPr>
        <w:ind w:firstLine="720"/>
        <w:jc w:val="both"/>
      </w:pPr>
      <w:r w:rsidRPr="005347E1">
        <w:t>- stečajnom upravitelju</w:t>
      </w:r>
    </w:p>
    <w:p w:rsidRPr="005347E1" w:rsidR="00F83F73" w:rsidP="00F83F73" w:rsidRDefault="00F83F73">
      <w:pPr>
        <w:ind w:firstLine="720"/>
        <w:jc w:val="both"/>
      </w:pPr>
      <w:r w:rsidRPr="005347E1">
        <w:t>- ŽDO Pula</w:t>
      </w:r>
    </w:p>
    <w:p w:rsidRPr="005347E1" w:rsidR="00F83F73" w:rsidP="00F83F73" w:rsidRDefault="00F83F73">
      <w:pPr>
        <w:ind w:firstLine="720"/>
        <w:jc w:val="both"/>
      </w:pPr>
      <w:r w:rsidRPr="005347E1">
        <w:t>- Porez</w:t>
      </w:r>
      <w:r>
        <w:t>na uprava</w:t>
      </w:r>
    </w:p>
    <w:p w:rsidRPr="005347E1" w:rsidR="00F83F73" w:rsidP="00F83F73" w:rsidRDefault="00F83F73">
      <w:pPr>
        <w:ind w:firstLine="720"/>
        <w:jc w:val="both"/>
      </w:pPr>
      <w:r w:rsidRPr="005347E1">
        <w:t xml:space="preserve">- sudskom registru </w:t>
      </w:r>
      <w:r>
        <w:t>elektronskim putem radi zabilježbe otvaranja stečajnog postupka</w:t>
      </w:r>
      <w:r w:rsidRPr="005347E1">
        <w:t xml:space="preserve"> </w:t>
      </w:r>
    </w:p>
    <w:p w:rsidRPr="005347E1" w:rsidR="00F83F73" w:rsidP="00F83F73" w:rsidRDefault="00F83F73">
      <w:pPr>
        <w:jc w:val="both"/>
      </w:pPr>
      <w:r w:rsidRPr="005347E1">
        <w:tab/>
        <w:t>- dužniku</w:t>
      </w:r>
    </w:p>
    <w:p w:rsidR="00F83F73" w:rsidP="00F83F73" w:rsidRDefault="00F83F73">
      <w:pPr>
        <w:jc w:val="both"/>
      </w:pPr>
      <w:r w:rsidRPr="005347E1">
        <w:tab/>
        <w:t xml:space="preserve">- </w:t>
      </w:r>
      <w:r w:rsidR="009001C2">
        <w:t>Sberbank</w:t>
      </w:r>
      <w:r>
        <w:t xml:space="preserve"> d.d.</w:t>
      </w:r>
      <w:r w:rsidRPr="005347E1">
        <w:t xml:space="preserve"> </w:t>
      </w:r>
    </w:p>
    <w:p w:rsidR="00F83F73" w:rsidP="00F83F73" w:rsidRDefault="00F83F73">
      <w:pPr>
        <w:jc w:val="both"/>
      </w:pPr>
    </w:p>
    <w:p w:rsidR="00F83F73" w:rsidP="00F83F73" w:rsidRDefault="00F83F73">
      <w:pPr>
        <w:jc w:val="both"/>
      </w:pPr>
      <w:r>
        <w:t xml:space="preserve">Po pravomoćnosti: </w:t>
      </w:r>
    </w:p>
    <w:p w:rsidRPr="005347E1" w:rsidR="00F83F73" w:rsidP="00F83F73" w:rsidRDefault="00F83F73">
      <w:pPr>
        <w:pStyle w:val="Odlomakpopisa"/>
        <w:numPr>
          <w:ilvl w:val="0"/>
          <w:numId w:val="1"/>
        </w:numPr>
        <w:jc w:val="both"/>
      </w:pPr>
      <w:r>
        <w:t>sudski registar (elektronskim putem i fizički) radi brisanja dužnika iz sudskog registra</w:t>
      </w:r>
    </w:p>
    <w:p w:rsidR="00F83F73" w:rsidP="00F83F73" w:rsidRDefault="00F83F73"/>
    <w:p w:rsidR="00F83F73" w:rsidP="00F83F73" w:rsidRDefault="00F83F73"/>
    <w:p w:rsidR="00F83F73" w:rsidP="00F83F73" w:rsidRDefault="00F83F73"/>
    <w:p w:rsidRPr="006751C0" w:rsidR="006320BD" w:rsidP="006320BD" w:rsidRDefault="006320BD">
      <w:pPr>
        <w:jc w:val="both"/>
      </w:pPr>
      <w:r w:rsidRPr="006751C0">
        <w:t xml:space="preserve"> </w:t>
      </w:r>
    </w:p>
    <w:sectPr w:rsidRPr="006751C0" w:rsidR="006320BD" w:rsidSect="00CF0121">
      <w:headerReference w:type="even" r:id="rId9"/>
      <w:headerReference w:type="default" r:id="rId10"/>
      <w:headerReference w:type="first" r:id="rId11"/>
      <w:pgSz w:w="11906" w:h="16838"/>
      <w:pgMar w:top="1276" w:right="1417" w:bottom="1134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2A0A" w:rsidP="006320BD" w:rsidRDefault="00272A0A">
      <w:r>
        <w:separator/>
      </w:r>
    </w:p>
  </w:endnote>
  <w:endnote w:type="continuationSeparator" w:id="0">
    <w:p w:rsidR="00272A0A" w:rsidP="006320BD" w:rsidRDefault="00272A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2A0A" w:rsidP="006320BD" w:rsidRDefault="00272A0A">
      <w:r>
        <w:separator/>
      </w:r>
    </w:p>
  </w:footnote>
  <w:footnote w:type="continuationSeparator" w:id="0">
    <w:p w:rsidR="00272A0A" w:rsidP="006320BD" w:rsidRDefault="00272A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51C4" w:rsidRDefault="0027156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56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6320BD" w:rsidP="006320BD" w:rsidRDefault="00272A0A">
    <w:pPr>
      <w:jc w:val="right"/>
      <w:rPr>
        <w:bCs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Pr="006751C0" w:rsidR="005E156A">
      <w:rPr>
        <w:bCs/>
      </w:rPr>
      <w:t>Posl. broj: 4 St-</w:t>
    </w:r>
    <w:r w:rsidR="005E156A">
      <w:rPr>
        <w:bCs/>
      </w:rPr>
      <w:t>76/19</w:t>
    </w:r>
    <w:r w:rsidRPr="006751C0" w:rsidR="005E156A">
      <w:rPr>
        <w:bCs/>
      </w:rPr>
      <w:t>-</w:t>
    </w:r>
    <w:r w:rsidR="005E156A">
      <w:rPr>
        <w:bCs/>
      </w:rPr>
      <w:t>12</w:t>
    </w:r>
  </w:p>
  <w:p w:rsidR="00A551C4" w:rsidP="00780C27" w:rsidRDefault="0027156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21A2" w:rsidRDefault="00272A0A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ilvl="0" w:tplc="500C5AF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BD"/>
    <w:rsid w:val="000B305A"/>
    <w:rsid w:val="00144DAD"/>
    <w:rsid w:val="0021090D"/>
    <w:rsid w:val="00233DAD"/>
    <w:rsid w:val="0027156F"/>
    <w:rsid w:val="00272A0A"/>
    <w:rsid w:val="00313226"/>
    <w:rsid w:val="003475DD"/>
    <w:rsid w:val="0048254E"/>
    <w:rsid w:val="005149DC"/>
    <w:rsid w:val="005D4F3E"/>
    <w:rsid w:val="005E156A"/>
    <w:rsid w:val="006320BD"/>
    <w:rsid w:val="006751C0"/>
    <w:rsid w:val="0073747D"/>
    <w:rsid w:val="008D6DC2"/>
    <w:rsid w:val="008F3753"/>
    <w:rsid w:val="009001C2"/>
    <w:rsid w:val="00A30B35"/>
    <w:rsid w:val="00B56E59"/>
    <w:rsid w:val="00C16C02"/>
    <w:rsid w:val="00C94BCC"/>
    <w:rsid w:val="00CF6DD7"/>
    <w:rsid w:val="00E214D5"/>
    <w:rsid w:val="00E73F9A"/>
    <w:rsid w:val="00F8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109C4BD"/>
  <w15:docId w15:val="{E174635F-4948-441F-9755-5DB15D9D828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20B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320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320BD"/>
  </w:style>
  <w:style w:type="paragraph" w:styleId="Odlomakpopisa">
    <w:name w:val="List Paragraph"/>
    <w:basedOn w:val="Normal"/>
    <w:uiPriority w:val="34"/>
    <w:qFormat/>
    <w:rsid w:val="006320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20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320BD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20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15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56A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156A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156A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156A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NAUTILUS OPTIKA j.d.o.o. PULA</izvorni_sadrzaj>
    <derivirana_varijabla naziv="DomainObject.Predmet.ProtustrankaFormated_1">  NAUTILUS OPTIKA j.d.o.o. PULA</derivirana_varijabla>
  </DomainObject.Predmet.ProtustrankaFormated>
  <DomainObject.Predmet.ProtustrankaFormatedOIB>
    <izvorni_sadrzaj>  NAUTILUS OPTIKA j.d.o.o. PULA, OIB 45508162695</izvorni_sadrzaj>
    <derivirana_varijabla naziv="DomainObject.Predmet.ProtustrankaFormatedOIB_1">  NAUTILUS OPTIKA j.d.o.o. PULA, OIB 45508162695</derivirana_varijabla>
  </DomainObject.Predmet.ProtustrankaFormatedOIB>
  <DomainObject.Predmet.ProtustrankaFormatedWithAdress>
    <izvorni_sadrzaj> NAUTILUS OPTIKA j.d.o.o. PULA, Smareglina 7, 52100 Pula</izvorni_sadrzaj>
    <derivirana_varijabla naziv="DomainObject.Predmet.ProtustrankaFormatedWithAdress_1"> NAUTILUS OPTIKA j.d.o.o. PULA, Smareglina 7, 52100 Pula</derivirana_varijabla>
  </DomainObject.Predmet.ProtustrankaFormatedWithAdress>
  <DomainObject.Predmet.ProtustrankaFormatedWithAdressOIB>
    <izvorni_sadrzaj> NAUTILUS OPTIKA j.d.o.o. PULA, OIB 45508162695, Smareglina 7, 52100 Pula</izvorni_sadrzaj>
    <derivirana_varijabla naziv="DomainObject.Predmet.ProtustrankaFormatedWithAdressOIB_1"> NAUTILUS OPTIKA j.d.o.o. PULA, OIB 45508162695, Smareglina 7, 52100 Pula</derivirana_varijabla>
  </DomainObject.Predmet.ProtustrankaFormatedWithAdressOIB>
  <DomainObject.Predmet.ProtustrankaWithAdress>
    <izvorni_sadrzaj>NAUTILUS OPTIKA j.d.o.o. PULA Smareglina 7, 52100 Pula</izvorni_sadrzaj>
    <derivirana_varijabla naziv="DomainObject.Predmet.ProtustrankaWithAdress_1">NAUTILUS OPTIKA j.d.o.o. PULA Smareglina 7, 52100 Pula</derivirana_varijabla>
  </DomainObject.Predmet.ProtustrankaWithAdress>
  <DomainObject.Predmet.ProtustrankaWithAdressOIB>
    <izvorni_sadrzaj>NAUTILUS OPTIKA j.d.o.o. PULA, OIB 45508162695, Smareglina 7, 52100 Pula</izvorni_sadrzaj>
    <derivirana_varijabla naziv="DomainObject.Predmet.ProtustrankaWithAdressOIB_1">NAUTILUS OPTIKA j.d.o.o. PULA, OIB 45508162695, Smareglina 7, 52100 Pula</derivirana_varijabla>
  </DomainObject.Predmet.ProtustrankaWithAdressOIB>
  <DomainObject.Predmet.ProtustrankaNazivFormated>
    <izvorni_sadrzaj>NAUTILUS OPTIKA j.d.o.o. PULA</izvorni_sadrzaj>
    <derivirana_varijabla naziv="DomainObject.Predmet.ProtustrankaNazivFormated_1">NAUTILUS OPTIKA j.d.o.o. PULA</derivirana_varijabla>
  </DomainObject.Predmet.ProtustrankaNazivFormated>
  <DomainObject.Predmet.ProtustrankaNazivFormatedOIB>
    <izvorni_sadrzaj>NAUTILUS OPTIKA j.d.o.o. PULA, OIB 45508162695</izvorni_sadrzaj>
    <derivirana_varijabla naziv="DomainObject.Predmet.ProtustrankaNazivFormatedOIB_1">NAUTILUS OPTIKA j.d.o.o. PULA, OIB 45508162695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60079.33</izvorni_sadrzaj>
    <derivirana_varijabla naziv="DomainObject.Predmet.TrenutnaVrijednost_1">60079.33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OPTIKA j.d.o.o. PULA</item>
    </izvorni_sadrzaj>
    <derivirana_varijabla naziv="DomainObject.Predmet.ProtuStrankaListFormated_1">
      <item>NAUTILUS OPTIKA j.d.o.o. PULA</item>
    </derivirana_varijabla>
  </DomainObject.Predmet.ProtuStrankaListFormated>
  <DomainObject.Predmet.ProtuStrankaListFormatedOIB>
    <izvorni_sadrzaj>
      <item>NAUTILUS OPTIKA j.d.o.o. PULA, OIB 45508162695</item>
    </izvorni_sadrzaj>
    <derivirana_varijabla naziv="DomainObject.Predmet.ProtuStrankaListFormatedOIB_1">
      <item>NAUTILUS OPTIKA j.d.o.o. PULA, OIB 45508162695</item>
    </derivirana_varijabla>
  </DomainObject.Predmet.ProtuStrankaListFormatedOIB>
  <DomainObject.Predmet.ProtuStrankaListFormatedWithAdress>
    <izvorni_sadrzaj>
      <item>NAUTILUS OPTIKA j.d.o.o. PULA, Smareglina 7, 52100 Pula</item>
    </izvorni_sadrzaj>
    <derivirana_varijabla naziv="DomainObject.Predmet.ProtuStrankaListFormatedWithAdress_1">
      <item>NAUTILUS OPTIKA j.d.o.o. PULA, Smareglina 7, 52100 Pula</item>
    </derivirana_varijabla>
  </DomainObject.Predmet.ProtuStrankaListFormatedWithAdress>
  <DomainObject.Predmet.ProtuStrankaListFormatedWithAdressOIB>
    <izvorni_sadrzaj>
      <item>NAUTILUS OPTIKA j.d.o.o. PULA, OIB 45508162695, Smareglina 7, 52100 Pula</item>
    </izvorni_sadrzaj>
    <derivirana_varijabla naziv="DomainObject.Predmet.ProtuStrankaListFormatedWithAdressOIB_1">
      <item>NAUTILUS OPTIKA j.d.o.o. PULA, OIB 45508162695, Smareglina 7, 52100 Pula</item>
    </derivirana_varijabla>
  </DomainObject.Predmet.ProtuStrankaListFormatedWithAdressOIB>
  <DomainObject.Predmet.ProtuStrankaListNazivFormated>
    <izvorni_sadrzaj>
      <item>NAUTILUS OPTIKA j.d.o.o. PULA</item>
    </izvorni_sadrzaj>
    <derivirana_varijabla naziv="DomainObject.Predmet.ProtuStrankaListNazivFormated_1">
      <item>NAUTILUS OPTIKA j.d.o.o. PULA</item>
    </derivirana_varijabla>
  </DomainObject.Predmet.ProtuStrankaListNazivFormated>
  <DomainObject.Predmet.ProtuStrankaListNazivFormatedOIB>
    <izvorni_sadrzaj>
      <item>NAUTILUS OPTIKA j.d.o.o. PULA, OIB 45508162695</item>
    </izvorni_sadrzaj>
    <derivirana_varijabla naziv="DomainObject.Predmet.ProtuStrankaListNazivFormatedOIB_1">
      <item>NAUTILUS OPTIKA j.d.o.o. PULA, OIB 45508162695</item>
    </derivirana_varijabla>
  </DomainObject.Predmet.ProtuStrankaListNazivFormatedOIB>
  <DomainObject.Predmet.OstaliListFormated>
    <izvorni_sadrzaj>
      <item>Selim Mulliqi</item>
    </izvorni_sadrzaj>
    <derivirana_varijabla naziv="DomainObject.Predmet.OstaliListFormated_1">
      <item>Selim Mulliqi</item>
    </derivirana_varijabla>
  </DomainObject.Predmet.OstaliListFormated>
  <DomainObject.Predmet.OstaliListFormatedOIB>
    <izvorni_sadrzaj>
      <item>Selim Mulliqi, OIB 91551428187</item>
    </izvorni_sadrzaj>
    <derivirana_varijabla naziv="DomainObject.Predmet.OstaliListFormatedOIB_1">
      <item>Selim Mulliqi, OIB 91551428187</item>
    </derivirana_varijabla>
  </DomainObject.Predmet.OstaliListFormatedOIB>
  <DomainObject.Predmet.OstaliListFormatedWithAdress>
    <izvorni_sadrzaj>
      <item>Selim Mulliqi, Smareglina Ulica 7, 52100 Pula</item>
    </izvorni_sadrzaj>
    <derivirana_varijabla naziv="DomainObject.Predmet.OstaliListFormatedWithAdress_1">
      <item>Selim Mulliqi, Smareglina Ulica 7, 52100 Pula</item>
    </derivirana_varijabla>
  </DomainObject.Predmet.OstaliListFormatedWithAdress>
  <DomainObject.Predmet.OstaliListFormatedWithAdressOIB>
    <izvorni_sadrzaj>
      <item>Selim Mulliqi, OIB 91551428187, Smareglina Ulica 7, 52100 Pula</item>
    </izvorni_sadrzaj>
    <derivirana_varijabla naziv="DomainObject.Predmet.OstaliListFormatedWithAdressOIB_1">
      <item>Selim Mulliqi, OIB 91551428187, Smareglina Ulica 7, 52100 Pula</item>
    </derivirana_varijabla>
  </DomainObject.Predmet.OstaliListFormatedWithAdressOIB>
  <DomainObject.Predmet.OstaliListNazivFormated>
    <izvorni_sadrzaj>
      <item>Selim Mulliqi</item>
    </izvorni_sadrzaj>
    <derivirana_varijabla naziv="DomainObject.Predmet.OstaliListNazivFormated_1">
      <item>Selim Mulliqi</item>
    </derivirana_varijabla>
  </DomainObject.Predmet.OstaliListNazivFormated>
  <DomainObject.Predmet.OstaliListNazivFormatedOIB>
    <izvorni_sadrzaj>
      <item>Selim Mulliqi, OIB 91551428187</item>
    </izvorni_sadrzaj>
    <derivirana_varijabla naziv="DomainObject.Predmet.OstaliListNazivFormatedOIB_1">
      <item>Selim Mulliqi, OIB 91551428187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OPTIKA j.d.o.o. PULA</izvorni_sadrzaj>
    <derivirana_varijabla naziv="DomainObject.Predmet.ProtustrankaIDrugi_1">NAUTILUS OPTIKA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NAUTILUS OPTIKA j.d.o.o. PULA, OIB 45508162695, Smareglina 7, 52100 Pula</izvorni_sadrzaj>
    <derivirana_varijabla naziv="DomainObject.Predmet.ProtustrankaIDrugiAdressOIB_1">NAUTILUS OPTIKA j.d.o.o. PULA, OIB 45508162695, Smareglina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OPTIKA j.d.o.o. PULA</item>
      <item>Selim Mulliqi</item>
    </izvorni_sadrzaj>
    <derivirana_varijabla naziv="DomainObject.Predmet.SudioniciListNaziv_1">
      <item>FINANCIJSKA AGENCIJA, RC RIJEKA, PODRUŽNICA PULA, PULA</item>
      <item>NAUTILUS OPTIKA j.d.o.o. PULA</item>
      <item>Selim Mulliqi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izvorni_sadrzaj>
    <derivirana_varijabla naziv="DomainObject.Predmet.SudioniciListAdressOIB_1">
      <item>FINANCIJSKA AGENCIJA, RC RIJEKA, PODRUŽNICA PULA, PULA, OIB 85821130368, F. Kurelca 8,51000 Rijeka</item>
      <item>NAUTILUS OPTIKA j.d.o.o. PULA, OIB 45508162695, Smareglina 7,52100 Pula</item>
      <item>Selim Mulliqi, OIB 91551428187,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45508162695</item>
      <item>, OIB 91551428187</item>
    </izvorni_sadrzaj>
    <derivirana_varijabla naziv="DomainObject.Predmet.SudioniciListNazivOIB_1">
      <item>, OIB 85821130368</item>
      <item>, OIB 45508162695</item>
      <item>, OIB 91551428187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St-76/2019-9</izvorni_sadrzaj>
    <derivirana_varijabla naziv="DomainObject.PredzadnjaOdlukaIzPredmeta.Oznaka_1">St-76/2019-9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599</properties:Words>
  <properties:Characters>3165</properties:Characters>
  <properties:Lines>100</properties:Lines>
  <properties:Paragraphs>40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2019-10-11T07:49:00Z</dcterms:created>
  <dc:creator>Ela Sošić</dc:creator>
  <cp:lastModifiedBy>Sanja Prodan</cp:lastModifiedBy>
  <cp:lastPrinted>2019-10-15T09:48:00Z</cp:lastPrinted>
  <dcterms:modified xmlns:xsi="http://www.w3.org/2001/XMLSchema-instance" xsi:type="dcterms:W3CDTF">2019-10-15T09:48:00Z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(st7619, nautilus optika.docx)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